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96" w:rsidRPr="002C0E83" w:rsidRDefault="00256896" w:rsidP="00EB62A8">
      <w:pPr>
        <w:jc w:val="center"/>
        <w:rPr>
          <w:rFonts w:ascii="宋体" w:cs="Times New Roman"/>
          <w:b/>
          <w:bCs/>
          <w:sz w:val="28"/>
          <w:szCs w:val="28"/>
        </w:rPr>
      </w:pPr>
      <w:r w:rsidRPr="002C0E83">
        <w:rPr>
          <w:rFonts w:ascii="宋体" w:hAnsi="宋体" w:cs="宋体" w:hint="eastAsia"/>
          <w:b/>
          <w:bCs/>
          <w:sz w:val="28"/>
          <w:szCs w:val="28"/>
        </w:rPr>
        <w:t>应用外语学院</w:t>
      </w:r>
    </w:p>
    <w:p w:rsidR="00256896" w:rsidRPr="002C0E83" w:rsidRDefault="00256896" w:rsidP="00EB62A8">
      <w:pPr>
        <w:jc w:val="center"/>
        <w:rPr>
          <w:rFonts w:ascii="宋体" w:cs="Times New Roman"/>
          <w:b/>
          <w:bCs/>
          <w:sz w:val="28"/>
          <w:szCs w:val="28"/>
        </w:rPr>
      </w:pPr>
      <w:r w:rsidRPr="002C0E83">
        <w:rPr>
          <w:rFonts w:ascii="宋体" w:hAnsi="宋体" w:cs="宋体" w:hint="eastAsia"/>
          <w:b/>
          <w:bCs/>
          <w:sz w:val="28"/>
          <w:szCs w:val="28"/>
        </w:rPr>
        <w:t>外国语言学及应用语言学（英）和翻译硕士专业学位</w:t>
      </w:r>
      <w:r w:rsidRPr="002C0E83">
        <w:rPr>
          <w:rFonts w:ascii="宋体" w:hAnsi="宋体" w:cs="宋体"/>
          <w:b/>
          <w:bCs/>
          <w:sz w:val="28"/>
          <w:szCs w:val="28"/>
        </w:rPr>
        <w:t>(</w:t>
      </w:r>
      <w:r w:rsidRPr="002C0E83">
        <w:rPr>
          <w:rFonts w:ascii="宋体" w:hAnsi="宋体" w:cs="宋体" w:hint="eastAsia"/>
          <w:b/>
          <w:bCs/>
          <w:sz w:val="28"/>
          <w:szCs w:val="28"/>
        </w:rPr>
        <w:t>英语笔译</w:t>
      </w:r>
      <w:r w:rsidRPr="002C0E83">
        <w:rPr>
          <w:rFonts w:ascii="宋体" w:hAnsi="宋体" w:cs="宋体"/>
          <w:b/>
          <w:bCs/>
          <w:sz w:val="28"/>
          <w:szCs w:val="28"/>
        </w:rPr>
        <w:t>)</w:t>
      </w:r>
      <w:r w:rsidRPr="002C0E83">
        <w:rPr>
          <w:rFonts w:ascii="宋体" w:hAnsi="宋体" w:cs="宋体" w:hint="eastAsia"/>
          <w:b/>
          <w:bCs/>
          <w:sz w:val="28"/>
          <w:szCs w:val="28"/>
        </w:rPr>
        <w:t>复试工作细则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根据教育部《</w:t>
      </w:r>
      <w:r w:rsidRPr="002C0E83">
        <w:rPr>
          <w:rFonts w:ascii="宋体" w:hAnsi="宋体" w:cs="宋体"/>
          <w:sz w:val="24"/>
          <w:szCs w:val="24"/>
        </w:rPr>
        <w:t>2017</w:t>
      </w:r>
      <w:r w:rsidRPr="002C0E83">
        <w:rPr>
          <w:rFonts w:ascii="宋体" w:hAnsi="宋体" w:cs="宋体" w:hint="eastAsia"/>
          <w:sz w:val="24"/>
          <w:szCs w:val="24"/>
        </w:rPr>
        <w:t>年全国硕士研究生招生工作管理规定》和《黑龙江大学</w:t>
      </w:r>
      <w:r w:rsidRPr="002C0E83">
        <w:rPr>
          <w:rFonts w:ascii="宋体" w:hAnsi="宋体" w:cs="宋体"/>
          <w:sz w:val="24"/>
          <w:szCs w:val="24"/>
        </w:rPr>
        <w:t>2017</w:t>
      </w:r>
      <w:r w:rsidRPr="002C0E83">
        <w:rPr>
          <w:rFonts w:ascii="宋体" w:hAnsi="宋体" w:cs="宋体" w:hint="eastAsia"/>
          <w:sz w:val="24"/>
          <w:szCs w:val="24"/>
        </w:rPr>
        <w:t>年硕士研究生招生复试录取工作方案》的规定</w:t>
      </w:r>
      <w:r w:rsidRPr="002C0E83">
        <w:rPr>
          <w:rFonts w:ascii="宋体" w:cs="宋体"/>
          <w:sz w:val="24"/>
          <w:szCs w:val="24"/>
        </w:rPr>
        <w:t>,</w:t>
      </w:r>
      <w:r w:rsidRPr="002C0E83">
        <w:rPr>
          <w:rFonts w:ascii="宋体" w:hAnsi="宋体" w:cs="宋体" w:hint="eastAsia"/>
          <w:sz w:val="24"/>
          <w:szCs w:val="24"/>
        </w:rPr>
        <w:t>结合应用外语学院实际</w:t>
      </w:r>
      <w:r w:rsidRPr="002C0E83">
        <w:rPr>
          <w:rFonts w:ascii="宋体" w:cs="宋体"/>
          <w:sz w:val="24"/>
          <w:szCs w:val="24"/>
        </w:rPr>
        <w:t>,</w:t>
      </w:r>
      <w:r w:rsidRPr="002C0E83">
        <w:rPr>
          <w:rFonts w:ascii="宋体" w:hAnsi="宋体" w:cs="宋体" w:hint="eastAsia"/>
          <w:sz w:val="24"/>
          <w:szCs w:val="24"/>
        </w:rPr>
        <w:t>就本院</w:t>
      </w:r>
      <w:r w:rsidRPr="002C0E83">
        <w:rPr>
          <w:rFonts w:ascii="宋体" w:hAnsi="宋体" w:cs="宋体"/>
          <w:sz w:val="24"/>
          <w:szCs w:val="24"/>
        </w:rPr>
        <w:t>2017</w:t>
      </w:r>
      <w:r w:rsidRPr="002C0E83">
        <w:rPr>
          <w:rFonts w:ascii="宋体" w:hAnsi="宋体" w:cs="宋体" w:hint="eastAsia"/>
          <w:sz w:val="24"/>
          <w:szCs w:val="24"/>
        </w:rPr>
        <w:t>年外国语言学及应用语言学（英）和翻译硕士专业学位（</w:t>
      </w:r>
      <w:r w:rsidRPr="002C0E83">
        <w:rPr>
          <w:rFonts w:ascii="宋体" w:hAnsi="宋体" w:cs="宋体"/>
          <w:sz w:val="24"/>
          <w:szCs w:val="24"/>
        </w:rPr>
        <w:t>MTI</w:t>
      </w:r>
      <w:r w:rsidRPr="002C0E83">
        <w:rPr>
          <w:rFonts w:ascii="宋体" w:hAnsi="宋体" w:cs="宋体" w:hint="eastAsia"/>
          <w:sz w:val="24"/>
          <w:szCs w:val="24"/>
        </w:rPr>
        <w:t>英语笔译）研究生复试工作规定如下：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一、组织机构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按照学校研究生复试的整体要求，为保证研究生录取工作的顺利进行，学院</w:t>
      </w:r>
      <w:r w:rsidRPr="002C0E83">
        <w:rPr>
          <w:rFonts w:ascii="宋体" w:hAnsi="宋体" w:cs="宋体"/>
          <w:sz w:val="24"/>
          <w:szCs w:val="24"/>
        </w:rPr>
        <w:t xml:space="preserve"> </w:t>
      </w:r>
      <w:r w:rsidRPr="002C0E83">
        <w:rPr>
          <w:rFonts w:ascii="宋体" w:hAnsi="宋体" w:cs="宋体" w:hint="eastAsia"/>
          <w:sz w:val="24"/>
          <w:szCs w:val="24"/>
        </w:rPr>
        <w:t>复试录取工作领导小组，全面负责外国语言学及应用语言学（英）和翻译硕士（英语笔译）专业复试工作的组织实施。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组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长：钟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会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副组长：王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瑞</w:t>
      </w:r>
      <w:r w:rsidRPr="002C0E83">
        <w:rPr>
          <w:rFonts w:ascii="宋体" w:hAnsi="宋体" w:cs="宋体"/>
          <w:sz w:val="24"/>
          <w:szCs w:val="24"/>
        </w:rPr>
        <w:t xml:space="preserve"> </w:t>
      </w:r>
      <w:r w:rsidRPr="002C0E83">
        <w:rPr>
          <w:rFonts w:ascii="宋体" w:hAnsi="宋体" w:cs="宋体" w:hint="eastAsia"/>
          <w:sz w:val="24"/>
          <w:szCs w:val="24"/>
        </w:rPr>
        <w:t>佟敏强</w:t>
      </w:r>
    </w:p>
    <w:p w:rsidR="00256896" w:rsidRPr="002C0E83" w:rsidRDefault="00256896" w:rsidP="009A099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成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员：姜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涛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陈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玥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二、复试原则</w:t>
      </w:r>
    </w:p>
    <w:p w:rsidR="00256896" w:rsidRPr="002C0E83" w:rsidRDefault="00256896" w:rsidP="009A0998">
      <w:pPr>
        <w:snapToGrid w:val="0"/>
        <w:spacing w:line="360" w:lineRule="auto"/>
        <w:ind w:firstLine="465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1. </w:t>
      </w:r>
      <w:r w:rsidRPr="002C0E83">
        <w:rPr>
          <w:rFonts w:ascii="宋体" w:hAnsi="宋体" w:cs="宋体" w:hint="eastAsia"/>
          <w:sz w:val="24"/>
          <w:szCs w:val="24"/>
        </w:rPr>
        <w:t>按学校复试方案执行或根据学院具体情况公布如下信息：</w:t>
      </w:r>
    </w:p>
    <w:p w:rsidR="00256896" w:rsidRPr="002C0E83" w:rsidRDefault="00256896" w:rsidP="009A0998">
      <w:pPr>
        <w:snapToGrid w:val="0"/>
        <w:spacing w:line="360" w:lineRule="auto"/>
        <w:ind w:firstLine="465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 w:hint="eastAsia"/>
          <w:sz w:val="24"/>
          <w:szCs w:val="24"/>
        </w:rPr>
        <w:t>进入复试的初试成绩要求：参见学校复试方案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2. </w:t>
      </w:r>
      <w:r w:rsidRPr="002C0E83">
        <w:rPr>
          <w:rFonts w:ascii="宋体" w:hAnsi="宋体" w:cs="宋体" w:hint="eastAsia"/>
          <w:sz w:val="24"/>
          <w:szCs w:val="24"/>
        </w:rPr>
        <w:t>外国语言学及应用语言学和翻译硕士（英语笔译）专业是合格复试。</w:t>
      </w:r>
    </w:p>
    <w:p w:rsidR="00256896" w:rsidRPr="002C0E83" w:rsidRDefault="00256896" w:rsidP="00D94B27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三、复试内容及分值</w:t>
      </w:r>
    </w:p>
    <w:p w:rsidR="00256896" w:rsidRPr="002C0E83" w:rsidRDefault="00256896" w:rsidP="00AB0702">
      <w:pPr>
        <w:snapToGrid w:val="0"/>
        <w:spacing w:line="360" w:lineRule="auto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（一）外国语言学及应用语言学</w:t>
      </w:r>
      <w:r w:rsidRPr="002C0E83">
        <w:rPr>
          <w:rFonts w:ascii="宋体" w:hAnsi="宋体" w:cs="宋体" w:hint="eastAsia"/>
          <w:sz w:val="24"/>
          <w:szCs w:val="24"/>
        </w:rPr>
        <w:t>（英）</w:t>
      </w:r>
      <w:r w:rsidRPr="002C0E83">
        <w:rPr>
          <w:rFonts w:ascii="宋体" w:hAnsi="宋体" w:cs="宋体" w:hint="eastAsia"/>
          <w:b/>
          <w:bCs/>
          <w:sz w:val="24"/>
          <w:szCs w:val="24"/>
        </w:rPr>
        <w:t>专业：</w:t>
      </w:r>
    </w:p>
    <w:p w:rsidR="00256896" w:rsidRPr="002C0E83" w:rsidRDefault="00256896" w:rsidP="00AB0702">
      <w:pPr>
        <w:snapToGrid w:val="0"/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 w:hint="eastAsia"/>
          <w:sz w:val="24"/>
          <w:szCs w:val="24"/>
        </w:rPr>
        <w:t>复试主要包括三项内容，总分为</w:t>
      </w:r>
      <w:r w:rsidRPr="002C0E83">
        <w:rPr>
          <w:rFonts w:ascii="宋体" w:hAnsi="宋体" w:cs="宋体"/>
          <w:sz w:val="24"/>
          <w:szCs w:val="24"/>
        </w:rPr>
        <w:t>300</w:t>
      </w:r>
      <w:r w:rsidRPr="002C0E83">
        <w:rPr>
          <w:rFonts w:ascii="宋体" w:hAnsi="宋体" w:cs="宋体" w:hint="eastAsia"/>
          <w:sz w:val="24"/>
          <w:szCs w:val="24"/>
        </w:rPr>
        <w:t>分，即专业素养考核、外国语听力及口语测试、思想政治素质和品德考核。具体考核内容、形式及分值如下：</w:t>
      </w:r>
    </w:p>
    <w:p w:rsidR="00256896" w:rsidRPr="002C0E83" w:rsidRDefault="00256896" w:rsidP="00AB0702">
      <w:pPr>
        <w:snapToGrid w:val="0"/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>1.</w:t>
      </w:r>
      <w:r w:rsidRPr="002C0E83">
        <w:rPr>
          <w:rFonts w:ascii="宋体" w:hAnsi="宋体" w:cs="宋体" w:hint="eastAsia"/>
          <w:sz w:val="24"/>
          <w:szCs w:val="24"/>
        </w:rPr>
        <w:t>专业素养考核：含笔试（满分为</w:t>
      </w:r>
      <w:r w:rsidRPr="002C0E83">
        <w:rPr>
          <w:rFonts w:ascii="宋体" w:hAnsi="宋体" w:cs="宋体"/>
          <w:sz w:val="24"/>
          <w:szCs w:val="24"/>
        </w:rPr>
        <w:t>150</w:t>
      </w:r>
      <w:r w:rsidRPr="002C0E83">
        <w:rPr>
          <w:rFonts w:ascii="宋体" w:hAnsi="宋体" w:cs="宋体" w:hint="eastAsia"/>
          <w:sz w:val="24"/>
          <w:szCs w:val="24"/>
        </w:rPr>
        <w:t>分）和面试（满分为</w:t>
      </w:r>
      <w:r w:rsidRPr="002C0E83">
        <w:rPr>
          <w:rFonts w:ascii="宋体" w:hAnsi="宋体" w:cs="宋体"/>
          <w:sz w:val="24"/>
          <w:szCs w:val="24"/>
        </w:rPr>
        <w:t>30</w:t>
      </w:r>
      <w:r w:rsidRPr="002C0E83">
        <w:rPr>
          <w:rFonts w:ascii="宋体" w:hAnsi="宋体" w:cs="宋体" w:hint="eastAsia"/>
          <w:sz w:val="24"/>
          <w:szCs w:val="24"/>
        </w:rPr>
        <w:t>分）。主要考查考生的专业知识和技能，采取笔试、面试等多种形式进行考核。笔试部分的考核主要内容围绕硕士招生</w:t>
      </w:r>
      <w:r>
        <w:rPr>
          <w:rFonts w:ascii="宋体" w:hAnsi="宋体" w:cs="宋体" w:hint="eastAsia"/>
          <w:sz w:val="24"/>
          <w:szCs w:val="24"/>
        </w:rPr>
        <w:t>简章</w:t>
      </w:r>
      <w:r w:rsidRPr="002C0E83">
        <w:rPr>
          <w:rFonts w:ascii="宋体" w:hAnsi="宋体" w:cs="宋体" w:hint="eastAsia"/>
          <w:sz w:val="24"/>
          <w:szCs w:val="24"/>
        </w:rPr>
        <w:t>所列复试科目进行。</w:t>
      </w:r>
    </w:p>
    <w:p w:rsidR="00256896" w:rsidRPr="002C0E83" w:rsidRDefault="00256896" w:rsidP="00AB0702">
      <w:pPr>
        <w:snapToGrid w:val="0"/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>2.</w:t>
      </w:r>
      <w:r w:rsidRPr="002C0E83">
        <w:rPr>
          <w:rFonts w:ascii="宋体" w:hAnsi="宋体" w:cs="宋体" w:hint="eastAsia"/>
          <w:sz w:val="24"/>
          <w:szCs w:val="24"/>
        </w:rPr>
        <w:t>外国语听力及口语测试（面试</w:t>
      </w:r>
      <w:r w:rsidRPr="002C0E83">
        <w:rPr>
          <w:rFonts w:ascii="宋体" w:hAnsi="宋体" w:cs="宋体"/>
          <w:sz w:val="24"/>
          <w:szCs w:val="24"/>
        </w:rPr>
        <w:t>90</w:t>
      </w:r>
      <w:r w:rsidRPr="002C0E83">
        <w:rPr>
          <w:rFonts w:ascii="宋体" w:hAnsi="宋体" w:cs="宋体" w:hint="eastAsia"/>
          <w:sz w:val="24"/>
          <w:szCs w:val="24"/>
        </w:rPr>
        <w:t>分）：主要考查考生的外国语听说能力的实际使用能力。本专业采取面试、对话、文献阅读等形式进行考核。</w:t>
      </w:r>
    </w:p>
    <w:p w:rsidR="00256896" w:rsidRPr="002C0E83" w:rsidRDefault="00256896" w:rsidP="00AB0702">
      <w:pPr>
        <w:adjustRightInd w:val="0"/>
        <w:snapToGrid w:val="0"/>
        <w:spacing w:line="312" w:lineRule="auto"/>
        <w:ind w:firstLineChars="3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>3.</w:t>
      </w:r>
      <w:r w:rsidRPr="002C0E83">
        <w:rPr>
          <w:rFonts w:ascii="宋体" w:hAnsi="宋体" w:cs="宋体" w:hint="eastAsia"/>
          <w:sz w:val="24"/>
          <w:szCs w:val="24"/>
        </w:rPr>
        <w:t>思想政治素质和品德考核（面试</w:t>
      </w:r>
      <w:r w:rsidRPr="002C0E83">
        <w:rPr>
          <w:rFonts w:ascii="宋体" w:hAnsi="宋体" w:cs="宋体"/>
          <w:sz w:val="24"/>
          <w:szCs w:val="24"/>
        </w:rPr>
        <w:t>30</w:t>
      </w:r>
      <w:r w:rsidRPr="002C0E83">
        <w:rPr>
          <w:rFonts w:ascii="宋体" w:hAnsi="宋体" w:cs="宋体" w:hint="eastAsia"/>
          <w:sz w:val="24"/>
          <w:szCs w:val="24"/>
        </w:rPr>
        <w:t>分）：主要考核考生本人的现实表现，内容应包括考生的政治态度、思想表现、道德品质、遵纪守法、诚实守信等方面。在参考考生提交《思想政治考核</w:t>
      </w:r>
      <w:r>
        <w:rPr>
          <w:rFonts w:ascii="宋体" w:hAnsi="宋体" w:cs="宋体" w:hint="eastAsia"/>
          <w:sz w:val="24"/>
          <w:szCs w:val="24"/>
        </w:rPr>
        <w:t>表</w:t>
      </w:r>
      <w:r w:rsidRPr="002C0E83">
        <w:rPr>
          <w:rFonts w:ascii="宋体" w:hAnsi="宋体" w:cs="宋体" w:hint="eastAsia"/>
          <w:sz w:val="24"/>
          <w:szCs w:val="24"/>
        </w:rPr>
        <w:t>》的基础上，由复试小组与考生面谈，根据考生实际情况给出考核结论，合格考生获得满分，不合格考生为零分。</w:t>
      </w:r>
    </w:p>
    <w:p w:rsidR="00256896" w:rsidRPr="002C0E83" w:rsidRDefault="00256896" w:rsidP="00AB0702">
      <w:pPr>
        <w:adjustRightInd w:val="0"/>
        <w:snapToGrid w:val="0"/>
        <w:spacing w:line="440" w:lineRule="exact"/>
        <w:ind w:firstLineChars="200" w:firstLine="31680"/>
        <w:rPr>
          <w:rFonts w:ascii="仿宋" w:eastAsia="仿宋" w:hAnsi="仿宋" w:cs="Times New Roman"/>
          <w:b/>
          <w:bCs/>
          <w:sz w:val="28"/>
          <w:szCs w:val="28"/>
        </w:rPr>
      </w:pPr>
      <w:r w:rsidRPr="002C0E83">
        <w:rPr>
          <w:rFonts w:ascii="仿宋" w:eastAsia="仿宋" w:hAnsi="仿宋" w:cs="仿宋" w:hint="eastAsia"/>
          <w:b/>
          <w:bCs/>
          <w:sz w:val="28"/>
          <w:szCs w:val="28"/>
        </w:rPr>
        <w:t>凡复试总成绩低于</w:t>
      </w:r>
      <w:r w:rsidRPr="002C0E83">
        <w:rPr>
          <w:rFonts w:ascii="仿宋" w:eastAsia="仿宋" w:hAnsi="仿宋" w:cs="仿宋"/>
          <w:b/>
          <w:bCs/>
          <w:sz w:val="28"/>
          <w:szCs w:val="28"/>
        </w:rPr>
        <w:t>180</w:t>
      </w:r>
      <w:r w:rsidRPr="002C0E83">
        <w:rPr>
          <w:rFonts w:ascii="仿宋" w:eastAsia="仿宋" w:hAnsi="仿宋" w:cs="仿宋" w:hint="eastAsia"/>
          <w:b/>
          <w:bCs/>
          <w:sz w:val="28"/>
          <w:szCs w:val="28"/>
        </w:rPr>
        <w:t>分或思想政治考核不合格的，即为复试不合格，不予录取；同等学力考生的加试科目中的任何一门考试成绩低于总分的</w:t>
      </w:r>
      <w:r w:rsidRPr="002C0E83">
        <w:rPr>
          <w:rFonts w:ascii="仿宋" w:eastAsia="仿宋" w:hAnsi="仿宋" w:cs="仿宋"/>
          <w:b/>
          <w:bCs/>
          <w:sz w:val="28"/>
          <w:szCs w:val="28"/>
        </w:rPr>
        <w:t>60%</w:t>
      </w:r>
      <w:r w:rsidRPr="002C0E83">
        <w:rPr>
          <w:rFonts w:ascii="仿宋" w:eastAsia="仿宋" w:hAnsi="仿宋" w:cs="仿宋" w:hint="eastAsia"/>
          <w:b/>
          <w:bCs/>
          <w:sz w:val="28"/>
          <w:szCs w:val="28"/>
        </w:rPr>
        <w:t>，即为不合格，不予录取。</w:t>
      </w:r>
    </w:p>
    <w:p w:rsidR="00256896" w:rsidRPr="002C0E83" w:rsidRDefault="00256896" w:rsidP="00645ACC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</w:p>
    <w:p w:rsidR="00256896" w:rsidRPr="002C0E83" w:rsidRDefault="00256896" w:rsidP="00AB0702">
      <w:pPr>
        <w:snapToGrid w:val="0"/>
        <w:spacing w:line="360" w:lineRule="auto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（二）翻译硕士（英语笔译）专业：</w:t>
      </w:r>
    </w:p>
    <w:p w:rsidR="00256896" w:rsidRPr="002C0E83" w:rsidRDefault="00256896" w:rsidP="00AB0702">
      <w:pPr>
        <w:snapToGrid w:val="0"/>
        <w:spacing w:line="360" w:lineRule="auto"/>
        <w:ind w:firstLineChars="2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 w:hint="eastAsia"/>
          <w:sz w:val="24"/>
          <w:szCs w:val="24"/>
        </w:rPr>
        <w:t>复试部分由笔试和面试构成，总分为</w:t>
      </w:r>
      <w:r w:rsidRPr="002C0E83">
        <w:rPr>
          <w:rFonts w:ascii="宋体" w:hAnsi="宋体" w:cs="宋体"/>
          <w:sz w:val="24"/>
          <w:szCs w:val="24"/>
        </w:rPr>
        <w:t>400</w:t>
      </w:r>
      <w:r w:rsidRPr="002C0E83">
        <w:rPr>
          <w:rFonts w:ascii="宋体" w:hAnsi="宋体" w:cs="宋体" w:hint="eastAsia"/>
          <w:sz w:val="24"/>
          <w:szCs w:val="24"/>
        </w:rPr>
        <w:t>分。凡复试总成绩低于</w:t>
      </w:r>
      <w:r w:rsidRPr="002C0E83">
        <w:rPr>
          <w:rFonts w:ascii="宋体" w:hAnsi="宋体" w:cs="宋体"/>
          <w:sz w:val="24"/>
          <w:szCs w:val="24"/>
        </w:rPr>
        <w:t>240</w:t>
      </w:r>
      <w:r w:rsidRPr="002C0E83"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、复试笔试低于</w:t>
      </w:r>
      <w:r>
        <w:rPr>
          <w:rFonts w:ascii="宋体" w:hAnsi="宋体" w:cs="宋体"/>
          <w:sz w:val="24"/>
          <w:szCs w:val="24"/>
        </w:rPr>
        <w:t>180</w:t>
      </w:r>
      <w:r>
        <w:rPr>
          <w:rFonts w:ascii="宋体" w:hAnsi="宋体" w:cs="宋体" w:hint="eastAsia"/>
          <w:sz w:val="24"/>
          <w:szCs w:val="24"/>
        </w:rPr>
        <w:t>分</w:t>
      </w:r>
      <w:r w:rsidRPr="002C0E83">
        <w:rPr>
          <w:rFonts w:ascii="宋体" w:hAnsi="宋体" w:cs="宋体" w:hint="eastAsia"/>
          <w:sz w:val="24"/>
          <w:szCs w:val="24"/>
        </w:rPr>
        <w:t>或思想政治考核成绩不合格者，即为复试不合格，不予录取。具体各部分复试分值如下：</w:t>
      </w:r>
    </w:p>
    <w:p w:rsidR="00256896" w:rsidRPr="002C0E83" w:rsidRDefault="00256896" w:rsidP="0037088B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  1. </w:t>
      </w:r>
      <w:r w:rsidRPr="002C0E83">
        <w:rPr>
          <w:rFonts w:ascii="宋体" w:hAnsi="宋体" w:cs="宋体" w:hint="eastAsia"/>
          <w:sz w:val="24"/>
          <w:szCs w:val="24"/>
        </w:rPr>
        <w:t>专业素养考核（笔试）：满分为</w:t>
      </w:r>
      <w:r w:rsidRPr="002C0E83">
        <w:rPr>
          <w:rFonts w:ascii="宋体" w:hAnsi="宋体" w:cs="宋体"/>
          <w:sz w:val="24"/>
          <w:szCs w:val="24"/>
        </w:rPr>
        <w:t>300</w:t>
      </w:r>
      <w:r w:rsidRPr="002C0E83">
        <w:rPr>
          <w:rFonts w:ascii="宋体" w:hAnsi="宋体" w:cs="宋体" w:hint="eastAsia"/>
          <w:sz w:val="24"/>
          <w:szCs w:val="24"/>
        </w:rPr>
        <w:t>分。分为英汉、汉英篇章翻译和英语写作，各占</w:t>
      </w:r>
      <w:r w:rsidRPr="002C0E83">
        <w:rPr>
          <w:rFonts w:ascii="宋体" w:hAnsi="宋体" w:cs="宋体"/>
          <w:sz w:val="24"/>
          <w:szCs w:val="24"/>
        </w:rPr>
        <w:t>100</w:t>
      </w:r>
      <w:r w:rsidRPr="002C0E83">
        <w:rPr>
          <w:rFonts w:ascii="宋体" w:hAnsi="宋体" w:cs="宋体" w:hint="eastAsia"/>
          <w:sz w:val="24"/>
          <w:szCs w:val="24"/>
        </w:rPr>
        <w:t>分。主要考察考生的英汉互译和写作能力。笔试部分合格分数为</w:t>
      </w:r>
      <w:r w:rsidRPr="002C0E83">
        <w:rPr>
          <w:rFonts w:ascii="宋体" w:hAnsi="宋体" w:cs="宋体"/>
          <w:sz w:val="24"/>
          <w:szCs w:val="24"/>
        </w:rPr>
        <w:t>180</w:t>
      </w:r>
      <w:r w:rsidRPr="002C0E83">
        <w:rPr>
          <w:rFonts w:ascii="宋体" w:hAnsi="宋体" w:cs="宋体" w:hint="eastAsia"/>
          <w:sz w:val="24"/>
          <w:szCs w:val="24"/>
        </w:rPr>
        <w:t>分。考生考试时间为</w:t>
      </w:r>
      <w:r w:rsidRPr="002C0E83">
        <w:rPr>
          <w:rFonts w:ascii="宋体" w:hAnsi="宋体" w:cs="宋体"/>
          <w:sz w:val="24"/>
          <w:szCs w:val="24"/>
        </w:rPr>
        <w:t>18</w:t>
      </w:r>
      <w:r w:rsidRPr="002C0E83">
        <w:rPr>
          <w:rFonts w:ascii="宋体" w:cs="宋体"/>
          <w:sz w:val="24"/>
          <w:szCs w:val="24"/>
        </w:rPr>
        <w:t>0</w:t>
      </w:r>
      <w:r w:rsidRPr="002C0E83">
        <w:rPr>
          <w:rFonts w:ascii="宋体" w:hAnsi="宋体" w:cs="宋体" w:hint="eastAsia"/>
          <w:sz w:val="24"/>
          <w:szCs w:val="24"/>
        </w:rPr>
        <w:t>分钟。</w:t>
      </w:r>
    </w:p>
    <w:p w:rsidR="00256896" w:rsidRPr="002C0E83" w:rsidRDefault="00256896" w:rsidP="009A099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  2. </w:t>
      </w:r>
      <w:r w:rsidRPr="002C0E83">
        <w:rPr>
          <w:rFonts w:ascii="宋体" w:hAnsi="宋体" w:cs="宋体" w:hint="eastAsia"/>
          <w:sz w:val="24"/>
          <w:szCs w:val="24"/>
        </w:rPr>
        <w:t>专业素养考核（面试）：满分为</w:t>
      </w:r>
      <w:r w:rsidRPr="002C0E83">
        <w:rPr>
          <w:rFonts w:ascii="宋体" w:hAnsi="宋体" w:cs="宋体"/>
          <w:sz w:val="24"/>
          <w:szCs w:val="24"/>
        </w:rPr>
        <w:t>70</w:t>
      </w:r>
      <w:r w:rsidRPr="002C0E83">
        <w:rPr>
          <w:rFonts w:ascii="宋体" w:hAnsi="宋体" w:cs="宋体" w:hint="eastAsia"/>
          <w:sz w:val="24"/>
          <w:szCs w:val="24"/>
        </w:rPr>
        <w:t>分。分为口语测试、抽取题签现场口译。</w:t>
      </w:r>
    </w:p>
    <w:p w:rsidR="00256896" w:rsidRPr="002C0E83" w:rsidRDefault="00256896" w:rsidP="00AB0702">
      <w:pPr>
        <w:adjustRightInd w:val="0"/>
        <w:snapToGrid w:val="0"/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>3.</w:t>
      </w:r>
      <w:r w:rsidRPr="002C0E83">
        <w:rPr>
          <w:rFonts w:ascii="宋体" w:hAnsi="宋体" w:cs="宋体" w:hint="eastAsia"/>
          <w:sz w:val="24"/>
          <w:szCs w:val="24"/>
        </w:rPr>
        <w:t>思想政治素质和品德考核（面试</w:t>
      </w:r>
      <w:r w:rsidRPr="002C0E83">
        <w:rPr>
          <w:rFonts w:ascii="宋体" w:hAnsi="宋体" w:cs="宋体"/>
          <w:sz w:val="24"/>
          <w:szCs w:val="24"/>
        </w:rPr>
        <w:t>30</w:t>
      </w:r>
      <w:r w:rsidRPr="002C0E83">
        <w:rPr>
          <w:rFonts w:ascii="宋体" w:hAnsi="宋体" w:cs="宋体" w:hint="eastAsia"/>
          <w:sz w:val="24"/>
          <w:szCs w:val="24"/>
        </w:rPr>
        <w:t>分）：主要考核考生本人的现实表现，内容应包括考生的政治态度、思想表现、道德品质、遵纪守法、诚实守信等方面。在参考考生提交《思想政治考核</w:t>
      </w:r>
      <w:r>
        <w:rPr>
          <w:rFonts w:ascii="宋体" w:hAnsi="宋体" w:cs="宋体" w:hint="eastAsia"/>
          <w:sz w:val="24"/>
          <w:szCs w:val="24"/>
        </w:rPr>
        <w:t>表</w:t>
      </w:r>
      <w:r w:rsidRPr="002C0E83">
        <w:rPr>
          <w:rFonts w:ascii="宋体" w:hAnsi="宋体" w:cs="宋体" w:hint="eastAsia"/>
          <w:sz w:val="24"/>
          <w:szCs w:val="24"/>
        </w:rPr>
        <w:t>》的基础上，由复试小组与考生面谈，根据考生实际情况给出考核结论，合格考生获得满分，不合格考生为零分。</w:t>
      </w:r>
    </w:p>
    <w:p w:rsidR="00256896" w:rsidRPr="002C0E83" w:rsidRDefault="00256896" w:rsidP="00AB0702">
      <w:pPr>
        <w:adjustRightInd w:val="0"/>
        <w:snapToGrid w:val="0"/>
        <w:spacing w:line="440" w:lineRule="exact"/>
        <w:ind w:firstLineChars="200" w:firstLine="31680"/>
        <w:rPr>
          <w:rFonts w:ascii="仿宋" w:eastAsia="仿宋" w:hAnsi="仿宋" w:cs="Times New Roman"/>
          <w:b/>
          <w:bCs/>
          <w:sz w:val="28"/>
          <w:szCs w:val="28"/>
        </w:rPr>
      </w:pPr>
      <w:r w:rsidRPr="002C0E83">
        <w:rPr>
          <w:rFonts w:ascii="仿宋" w:eastAsia="仿宋" w:hAnsi="仿宋" w:cs="仿宋" w:hint="eastAsia"/>
          <w:b/>
          <w:bCs/>
          <w:sz w:val="28"/>
          <w:szCs w:val="28"/>
        </w:rPr>
        <w:t>同等学力考生的加试科目中的任何一门考试成绩低于总分的</w:t>
      </w:r>
      <w:r w:rsidRPr="002C0E83">
        <w:rPr>
          <w:rFonts w:ascii="仿宋" w:eastAsia="仿宋" w:hAnsi="仿宋" w:cs="仿宋"/>
          <w:b/>
          <w:bCs/>
          <w:sz w:val="28"/>
          <w:szCs w:val="28"/>
        </w:rPr>
        <w:t>60%</w:t>
      </w:r>
      <w:r w:rsidRPr="002C0E83">
        <w:rPr>
          <w:rFonts w:ascii="仿宋" w:eastAsia="仿宋" w:hAnsi="仿宋" w:cs="仿宋" w:hint="eastAsia"/>
          <w:b/>
          <w:bCs/>
          <w:sz w:val="28"/>
          <w:szCs w:val="28"/>
        </w:rPr>
        <w:t>，即为不合格，不予录取。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四、复试时间及地点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1.</w:t>
      </w:r>
      <w:r w:rsidRPr="002C0E83">
        <w:rPr>
          <w:rFonts w:ascii="宋体" w:hAnsi="宋体" w:cs="宋体" w:hint="eastAsia"/>
          <w:sz w:val="24"/>
          <w:szCs w:val="24"/>
        </w:rPr>
        <w:t>一志愿考生复试时间及地点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2835"/>
        <w:gridCol w:w="3969"/>
      </w:tblGrid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考试地点</w:t>
            </w:r>
          </w:p>
        </w:tc>
      </w:tr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笔试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3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D272A">
              <w:rPr>
                <w:rFonts w:ascii="宋体" w:hAnsi="宋体" w:cs="宋体"/>
                <w:sz w:val="24"/>
                <w:szCs w:val="24"/>
              </w:rPr>
              <w:t>21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日（周二）晚</w:t>
            </w:r>
          </w:p>
          <w:p w:rsidR="00256896" w:rsidRPr="001D272A" w:rsidRDefault="00256896" w:rsidP="001D272A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17:00-20:00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2-517</w:t>
            </w:r>
          </w:p>
        </w:tc>
      </w:tr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面试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3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D272A">
              <w:rPr>
                <w:rFonts w:ascii="宋体" w:hAnsi="宋体" w:cs="宋体"/>
                <w:sz w:val="24"/>
                <w:szCs w:val="24"/>
              </w:rPr>
              <w:t>22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日（周三）上午</w:t>
            </w:r>
          </w:p>
          <w:p w:rsidR="00256896" w:rsidRPr="001D272A" w:rsidRDefault="00256896" w:rsidP="001D272A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8:30-11:30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外国语语言学及应用语言学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主楼</w:t>
            </w:r>
            <w:r w:rsidRPr="001D272A">
              <w:rPr>
                <w:rFonts w:ascii="宋体" w:hAnsi="宋体" w:cs="宋体"/>
                <w:sz w:val="24"/>
                <w:szCs w:val="24"/>
              </w:rPr>
              <w:t>D204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D211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D218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翻译硕士（英语笔译）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主楼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D216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侯考室：</w:t>
            </w:r>
            <w:r w:rsidRPr="001D272A">
              <w:rPr>
                <w:rFonts w:ascii="宋体" w:hAnsi="宋体" w:cs="宋体"/>
                <w:sz w:val="24"/>
                <w:szCs w:val="24"/>
              </w:rPr>
              <w:t>D209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2.</w:t>
      </w:r>
      <w:r w:rsidRPr="002C0E83">
        <w:rPr>
          <w:rFonts w:ascii="宋体" w:hAnsi="宋体" w:cs="宋体" w:hint="eastAsia"/>
          <w:sz w:val="24"/>
          <w:szCs w:val="24"/>
        </w:rPr>
        <w:t>调剂考生复试时间及地点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2835"/>
        <w:gridCol w:w="3969"/>
      </w:tblGrid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考试地点</w:t>
            </w:r>
          </w:p>
        </w:tc>
      </w:tr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笔试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3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D272A">
              <w:rPr>
                <w:rFonts w:ascii="宋体" w:hAnsi="宋体" w:cs="宋体"/>
                <w:sz w:val="24"/>
                <w:szCs w:val="24"/>
              </w:rPr>
              <w:t>24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日（周五）晚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17:00-20:00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汇文楼</w:t>
            </w:r>
            <w:r w:rsidRPr="001D272A">
              <w:rPr>
                <w:rFonts w:ascii="宋体" w:hAnsi="宋体" w:cs="宋体"/>
                <w:sz w:val="24"/>
                <w:szCs w:val="24"/>
              </w:rPr>
              <w:t>180</w:t>
            </w:r>
          </w:p>
        </w:tc>
      </w:tr>
      <w:tr w:rsidR="00256896" w:rsidRPr="001D272A">
        <w:trPr>
          <w:jc w:val="center"/>
        </w:trPr>
        <w:tc>
          <w:tcPr>
            <w:tcW w:w="1418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面试</w:t>
            </w:r>
          </w:p>
        </w:tc>
        <w:tc>
          <w:tcPr>
            <w:tcW w:w="2835" w:type="dxa"/>
            <w:vAlign w:val="center"/>
          </w:tcPr>
          <w:p w:rsidR="00256896" w:rsidRPr="001D272A" w:rsidRDefault="00256896" w:rsidP="001D272A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3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D272A">
              <w:rPr>
                <w:rFonts w:ascii="宋体" w:hAnsi="宋体" w:cs="宋体"/>
                <w:sz w:val="24"/>
                <w:szCs w:val="24"/>
              </w:rPr>
              <w:t>24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日（周五）上午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/>
                <w:sz w:val="24"/>
                <w:szCs w:val="24"/>
              </w:rPr>
              <w:t>8:30-11:30</w:t>
            </w:r>
          </w:p>
        </w:tc>
        <w:tc>
          <w:tcPr>
            <w:tcW w:w="3969" w:type="dxa"/>
            <w:vAlign w:val="center"/>
          </w:tcPr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外国语语言学及应用语言学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主楼</w:t>
            </w:r>
            <w:r w:rsidRPr="001D272A">
              <w:rPr>
                <w:rFonts w:ascii="宋体" w:hAnsi="宋体" w:cs="宋体"/>
                <w:sz w:val="24"/>
                <w:szCs w:val="24"/>
              </w:rPr>
              <w:t>D204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D211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D218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翻译硕士（英语笔译）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主楼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D216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1D272A">
              <w:rPr>
                <w:rFonts w:ascii="宋体" w:hAnsi="宋体" w:cs="宋体"/>
                <w:sz w:val="24"/>
                <w:szCs w:val="24"/>
              </w:rPr>
              <w:t>D214</w:t>
            </w:r>
            <w:r w:rsidRPr="001D272A">
              <w:rPr>
                <w:rFonts w:ascii="宋体" w:hAnsi="宋体" w:cs="宋体" w:hint="eastAsia"/>
                <w:sz w:val="24"/>
                <w:szCs w:val="24"/>
              </w:rPr>
              <w:t>、</w:t>
            </w:r>
          </w:p>
          <w:p w:rsidR="00256896" w:rsidRPr="001D272A" w:rsidRDefault="00256896" w:rsidP="001D272A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1D272A">
              <w:rPr>
                <w:rFonts w:ascii="宋体" w:hAnsi="宋体" w:cs="宋体" w:hint="eastAsia"/>
                <w:sz w:val="24"/>
                <w:szCs w:val="24"/>
              </w:rPr>
              <w:t>侯考室：</w:t>
            </w:r>
            <w:r w:rsidRPr="001D272A">
              <w:rPr>
                <w:rFonts w:ascii="宋体" w:hAnsi="宋体" w:cs="宋体"/>
                <w:sz w:val="24"/>
                <w:szCs w:val="24"/>
              </w:rPr>
              <w:t>D209</w:t>
            </w:r>
          </w:p>
        </w:tc>
      </w:tr>
    </w:tbl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第一次调剂复试结束后，学院将根据实际情况实施公布是否继续进行调剂工作，请考生关注相关网站。</w:t>
      </w:r>
    </w:p>
    <w:p w:rsidR="00256896" w:rsidRPr="002C0E83" w:rsidRDefault="00256896" w:rsidP="009A099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C0E83">
        <w:rPr>
          <w:rFonts w:ascii="宋体" w:hAnsi="宋体" w:cs="宋体" w:hint="eastAsia"/>
          <w:b/>
          <w:bCs/>
          <w:sz w:val="24"/>
          <w:szCs w:val="24"/>
        </w:rPr>
        <w:t>五、复试工作联系人及电话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联系人：陈玥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  <w:r w:rsidRPr="002C0E83">
        <w:rPr>
          <w:rFonts w:ascii="宋体" w:hAnsi="宋体" w:cs="宋体" w:hint="eastAsia"/>
          <w:sz w:val="24"/>
          <w:szCs w:val="24"/>
        </w:rPr>
        <w:t>电</w:t>
      </w:r>
      <w:r w:rsidRPr="002C0E83">
        <w:rPr>
          <w:rFonts w:ascii="宋体" w:hAnsi="宋体" w:cs="宋体"/>
          <w:sz w:val="24"/>
          <w:szCs w:val="24"/>
        </w:rPr>
        <w:t xml:space="preserve">  </w:t>
      </w:r>
      <w:r w:rsidRPr="002C0E83">
        <w:rPr>
          <w:rFonts w:ascii="宋体" w:hAnsi="宋体" w:cs="宋体" w:hint="eastAsia"/>
          <w:sz w:val="24"/>
          <w:szCs w:val="24"/>
        </w:rPr>
        <w:t>话：</w:t>
      </w:r>
      <w:r w:rsidRPr="002C0E83">
        <w:rPr>
          <w:rFonts w:ascii="宋体" w:hAnsi="宋体" w:cs="宋体"/>
          <w:sz w:val="24"/>
          <w:szCs w:val="24"/>
        </w:rPr>
        <w:t xml:space="preserve">0451-86609442  </w:t>
      </w:r>
      <w:r w:rsidRPr="002C0E83">
        <w:rPr>
          <w:rFonts w:ascii="宋体" w:hAnsi="宋体" w:cs="宋体" w:hint="eastAsia"/>
          <w:sz w:val="24"/>
          <w:szCs w:val="24"/>
        </w:rPr>
        <w:t>手机：</w:t>
      </w:r>
      <w:r w:rsidRPr="002C0E83">
        <w:rPr>
          <w:rFonts w:ascii="宋体" w:hAnsi="宋体" w:cs="宋体"/>
          <w:sz w:val="24"/>
          <w:szCs w:val="24"/>
        </w:rPr>
        <w:t>18946076225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六、本细则未明确事宜遵照学校复试</w:t>
      </w:r>
      <w:r w:rsidRPr="002C0E83">
        <w:rPr>
          <w:rFonts w:ascii="宋体" w:hAnsi="宋体" w:cs="宋体" w:hint="eastAsia"/>
          <w:sz w:val="24"/>
          <w:szCs w:val="24"/>
        </w:rPr>
        <w:t>方案执行。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 w:hint="eastAsia"/>
          <w:sz w:val="24"/>
          <w:szCs w:val="24"/>
        </w:rPr>
        <w:t>七、本细则由黑龙江大学应用外语学院负责解释。</w:t>
      </w:r>
    </w:p>
    <w:p w:rsidR="00256896" w:rsidRPr="002C0E83" w:rsidRDefault="00256896" w:rsidP="00BD707A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                             </w:t>
      </w:r>
      <w:r w:rsidRPr="002C0E83">
        <w:rPr>
          <w:rFonts w:ascii="宋体" w:hAnsi="宋体" w:cs="宋体" w:hint="eastAsia"/>
          <w:sz w:val="24"/>
          <w:szCs w:val="24"/>
        </w:rPr>
        <w:t>黑龙江大学应用外语学院</w:t>
      </w:r>
    </w:p>
    <w:p w:rsidR="00256896" w:rsidRPr="002C0E83" w:rsidRDefault="00256896" w:rsidP="00EB62A8">
      <w:pPr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2C0E83">
        <w:rPr>
          <w:rFonts w:ascii="宋体" w:hAnsi="宋体" w:cs="宋体"/>
          <w:sz w:val="24"/>
          <w:szCs w:val="24"/>
        </w:rPr>
        <w:t xml:space="preserve">                                  </w:t>
      </w:r>
      <w:r w:rsidRPr="002C0E83">
        <w:rPr>
          <w:rFonts w:ascii="宋体" w:hAnsi="宋体" w:cs="宋体" w:hint="eastAsia"/>
          <w:sz w:val="24"/>
          <w:szCs w:val="24"/>
        </w:rPr>
        <w:t>二○一七年三月十八日</w:t>
      </w:r>
    </w:p>
    <w:sectPr w:rsidR="00256896" w:rsidRPr="002C0E83" w:rsidSect="007D740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896" w:rsidRDefault="00256896" w:rsidP="00DE3E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56896" w:rsidRDefault="00256896" w:rsidP="00DE3E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96" w:rsidRDefault="00256896" w:rsidP="007075BE">
    <w:pPr>
      <w:pStyle w:val="Footer"/>
      <w:jc w:val="center"/>
      <w:rPr>
        <w:rFonts w:cs="Times New Roman"/>
      </w:rPr>
    </w:pPr>
    <w:fldSimple w:instr=" PAGE   \* MERGEFORMAT ">
      <w:r w:rsidRPr="00AB0702">
        <w:rPr>
          <w:noProof/>
          <w:lang w:val="zh-CN"/>
        </w:rPr>
        <w:t>2</w:t>
      </w:r>
    </w:fldSimple>
  </w:p>
  <w:p w:rsidR="00256896" w:rsidRDefault="00256896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896" w:rsidRDefault="00256896" w:rsidP="00DE3EB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56896" w:rsidRDefault="00256896" w:rsidP="00DE3E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2A8"/>
    <w:rsid w:val="000678A1"/>
    <w:rsid w:val="00070BB5"/>
    <w:rsid w:val="00093CA4"/>
    <w:rsid w:val="000C475B"/>
    <w:rsid w:val="001160FD"/>
    <w:rsid w:val="001279F1"/>
    <w:rsid w:val="001A3D08"/>
    <w:rsid w:val="001C6DB2"/>
    <w:rsid w:val="001D272A"/>
    <w:rsid w:val="001D6D67"/>
    <w:rsid w:val="002110CD"/>
    <w:rsid w:val="00256896"/>
    <w:rsid w:val="00264910"/>
    <w:rsid w:val="00275A48"/>
    <w:rsid w:val="002B1461"/>
    <w:rsid w:val="002C0E83"/>
    <w:rsid w:val="002F6C69"/>
    <w:rsid w:val="003674A0"/>
    <w:rsid w:val="0037088B"/>
    <w:rsid w:val="003E6E7C"/>
    <w:rsid w:val="00403AB6"/>
    <w:rsid w:val="00494ABD"/>
    <w:rsid w:val="004A0FBD"/>
    <w:rsid w:val="005409C5"/>
    <w:rsid w:val="00572AB6"/>
    <w:rsid w:val="00624422"/>
    <w:rsid w:val="00645ACC"/>
    <w:rsid w:val="0068427F"/>
    <w:rsid w:val="006D23A5"/>
    <w:rsid w:val="007075BE"/>
    <w:rsid w:val="007205BE"/>
    <w:rsid w:val="007448F1"/>
    <w:rsid w:val="007D740E"/>
    <w:rsid w:val="00836E88"/>
    <w:rsid w:val="008D1618"/>
    <w:rsid w:val="009058B5"/>
    <w:rsid w:val="00935DDE"/>
    <w:rsid w:val="00952141"/>
    <w:rsid w:val="009859EB"/>
    <w:rsid w:val="009A0998"/>
    <w:rsid w:val="009B48DE"/>
    <w:rsid w:val="009D0F5D"/>
    <w:rsid w:val="00A105F8"/>
    <w:rsid w:val="00A11F31"/>
    <w:rsid w:val="00A22831"/>
    <w:rsid w:val="00A4174A"/>
    <w:rsid w:val="00A567D3"/>
    <w:rsid w:val="00A907D0"/>
    <w:rsid w:val="00AB0702"/>
    <w:rsid w:val="00AC3D42"/>
    <w:rsid w:val="00AD0682"/>
    <w:rsid w:val="00AD0FBA"/>
    <w:rsid w:val="00AE2FD0"/>
    <w:rsid w:val="00AF48AE"/>
    <w:rsid w:val="00B879AD"/>
    <w:rsid w:val="00BD63AB"/>
    <w:rsid w:val="00BD707A"/>
    <w:rsid w:val="00BE183E"/>
    <w:rsid w:val="00BF3FC6"/>
    <w:rsid w:val="00C66470"/>
    <w:rsid w:val="00CB2B20"/>
    <w:rsid w:val="00D40916"/>
    <w:rsid w:val="00D94B27"/>
    <w:rsid w:val="00DB6057"/>
    <w:rsid w:val="00DE3EB0"/>
    <w:rsid w:val="00E44253"/>
    <w:rsid w:val="00E570AF"/>
    <w:rsid w:val="00EA50F5"/>
    <w:rsid w:val="00EA689D"/>
    <w:rsid w:val="00EB62A8"/>
    <w:rsid w:val="00F37E22"/>
    <w:rsid w:val="00FB22C4"/>
    <w:rsid w:val="00FD00D4"/>
    <w:rsid w:val="00FD6D74"/>
    <w:rsid w:val="00FF6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40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36E88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E3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3EB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E3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E3E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376</TotalTime>
  <Pages>3</Pages>
  <Words>282</Words>
  <Characters>1611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MC SYSTEM</cp:lastModifiedBy>
  <cp:revision>46</cp:revision>
  <cp:lastPrinted>2017-03-19T03:13:00Z</cp:lastPrinted>
  <dcterms:created xsi:type="dcterms:W3CDTF">2017-03-16T08:15:00Z</dcterms:created>
  <dcterms:modified xsi:type="dcterms:W3CDTF">2017-04-07T01:23:00Z</dcterms:modified>
</cp:coreProperties>
</file>